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MARAUNT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Horndon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the Hill,</w:t>
      </w:r>
    </w:p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 of the late Margaret Mutton(q.v.).</w:t>
      </w:r>
    </w:p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221-390)</w:t>
      </w:r>
    </w:p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610B0" w:rsidRDefault="00E610B0" w:rsidP="00E610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2016</w:t>
      </w:r>
      <w:bookmarkStart w:id="0" w:name="_GoBack"/>
      <w:bookmarkEnd w:id="0"/>
    </w:p>
    <w:sectPr w:rsidR="006B2F86" w:rsidRPr="00E610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0B0" w:rsidRDefault="00E610B0" w:rsidP="00E71FC3">
      <w:pPr>
        <w:spacing w:after="0" w:line="240" w:lineRule="auto"/>
      </w:pPr>
      <w:r>
        <w:separator/>
      </w:r>
    </w:p>
  </w:endnote>
  <w:endnote w:type="continuationSeparator" w:id="0">
    <w:p w:rsidR="00E610B0" w:rsidRDefault="00E610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0B0" w:rsidRDefault="00E610B0" w:rsidP="00E71FC3">
      <w:pPr>
        <w:spacing w:after="0" w:line="240" w:lineRule="auto"/>
      </w:pPr>
      <w:r>
        <w:separator/>
      </w:r>
    </w:p>
  </w:footnote>
  <w:footnote w:type="continuationSeparator" w:id="0">
    <w:p w:rsidR="00E610B0" w:rsidRDefault="00E610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B0"/>
    <w:rsid w:val="00AB52E8"/>
    <w:rsid w:val="00B16D3F"/>
    <w:rsid w:val="00E610B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53A1"/>
  <w15:chartTrackingRefBased/>
  <w15:docId w15:val="{F30149BD-FA8D-4587-9ACB-03EF4113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2016-05-09T20:49:00Z</dcterms:created>
  <dcterms:modified xsi:type="dcterms:W3CDTF">2016-05-09T20:50:00Z</dcterms:modified>
</cp:coreProperties>
</file>